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705C96" w:rsidTr="00705C96" w14:paraId="1DE9FAFA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5C96" w:rsidRDefault="00705C96" w14:paraId="620A2764" w14:textId="25ECAA22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05C96" w:rsidRDefault="00705C96" w14:paraId="3A961E3D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705C96" w:rsidRDefault="00705C96" w14:paraId="2C12EE1E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705C96" w:rsidRDefault="00705C96" w14:paraId="6D45B436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705C96" w:rsidRDefault="00705C96" w14:paraId="261F681E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705C96" w:rsidP="00705C96" w:rsidRDefault="00705C96" w14:paraId="344E0583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705C96" w:rsidP="00705C96" w:rsidRDefault="00705C96" w14:paraId="30365160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705C96" w:rsidP="00705C96" w:rsidRDefault="00705C96" w14:paraId="2EDCA119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St-2606/2019</w:t>
      </w:r>
    </w:p>
    <w:p w:rsidR="00705C96" w:rsidP="00705C96" w:rsidRDefault="00705C96" w14:paraId="611D1206" w14:textId="77777777">
      <w:pPr>
        <w:tabs>
          <w:tab w:val="left" w:pos="709"/>
        </w:tabs>
      </w:pPr>
      <w:r>
        <w:t xml:space="preserve"> </w:t>
      </w:r>
    </w:p>
    <w:p w:rsidR="00705C96" w:rsidP="00705C96" w:rsidRDefault="00705C96" w14:paraId="33495722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705C96" w:rsidP="00705C96" w:rsidRDefault="00705C96" w14:paraId="1FA07CDC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705C96" w:rsidP="00705C96" w:rsidRDefault="00705C96" w14:paraId="6AE2BEAA" w14:textId="77777777">
      <w:pPr>
        <w:tabs>
          <w:tab w:val="left" w:pos="709"/>
        </w:tabs>
      </w:pPr>
    </w:p>
    <w:p w:rsidR="00705C96" w:rsidP="00705C96" w:rsidRDefault="00705C96" w14:paraId="17B9692F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705C96" w:rsidP="00705C96" w:rsidRDefault="00705C96" w14:paraId="3F04F96E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705C96" w:rsidP="00705C96" w:rsidRDefault="00705C96" w14:paraId="3CE1C422" w14:textId="77777777">
      <w:pPr>
        <w:tabs>
          <w:tab w:val="left" w:pos="709"/>
        </w:tabs>
      </w:pPr>
    </w:p>
    <w:p w:rsidR="00705C96" w:rsidP="00705C96" w:rsidRDefault="00705C96" w14:paraId="3C2E17A8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705C96" w:rsidP="00705C96" w:rsidRDefault="00705C96" w14:paraId="4F4E5090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705C96" w:rsidP="00705C96" w:rsidRDefault="00705C96" w14:paraId="0A757790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705C96" w:rsidP="00705C96" w:rsidRDefault="00705C96" w14:paraId="57787B38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705C96" w:rsidP="00705C96" w:rsidRDefault="00705C96" w14:paraId="441BFE1E" w14:textId="77777777">
      <w:pPr>
        <w:tabs>
          <w:tab w:val="left" w:pos="709"/>
        </w:tabs>
      </w:pPr>
    </w:p>
    <w:p w:rsidR="00705C96" w:rsidP="00705C96" w:rsidRDefault="00705C96" w14:paraId="00F09886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705C96" w:rsidP="00705C96" w:rsidRDefault="00705C96" w14:paraId="2917F511" w14:textId="77777777">
      <w:pPr>
        <w:tabs>
          <w:tab w:val="left" w:pos="709"/>
        </w:tabs>
        <w:jc w:val="both"/>
      </w:pPr>
    </w:p>
    <w:p w:rsidR="00705C96" w:rsidP="00705C96" w:rsidRDefault="00705C96" w14:paraId="17216359" w14:textId="77777777">
      <w:pPr>
        <w:tabs>
          <w:tab w:val="left" w:pos="709"/>
        </w:tabs>
      </w:pPr>
      <w:r>
        <w:t xml:space="preserve"> </w:t>
      </w:r>
      <w:r>
        <w:tab/>
        <w:t>17. St-2606/2019</w:t>
      </w:r>
    </w:p>
    <w:p w:rsidR="00705C96" w:rsidP="00705C96" w:rsidRDefault="00705C96" w14:paraId="76ED07F6" w14:textId="77777777">
      <w:pPr>
        <w:tabs>
          <w:tab w:val="left" w:pos="709"/>
        </w:tabs>
      </w:pPr>
    </w:p>
    <w:p w:rsidR="00705C96" w:rsidP="00705C96" w:rsidRDefault="00705C96" w14:paraId="7E575A84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705C96" w:rsidP="00705C96" w:rsidRDefault="00705C96" w14:paraId="783882FE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705C96" w:rsidP="00705C96" w:rsidRDefault="00705C96" w14:paraId="2B065305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705C96" w:rsidP="00705C96" w:rsidRDefault="00705C96" w14:paraId="2CABAD53" w14:textId="77777777">
      <w:pPr>
        <w:tabs>
          <w:tab w:val="left" w:pos="709"/>
        </w:tabs>
        <w:ind w:firstLine="708"/>
        <w:jc w:val="both"/>
      </w:pPr>
    </w:p>
    <w:p w:rsidR="00705C96" w:rsidP="00705C96" w:rsidRDefault="00705C96" w14:paraId="51252012" w14:textId="77777777">
      <w:pPr>
        <w:tabs>
          <w:tab w:val="left" w:pos="709"/>
        </w:tabs>
        <w:jc w:val="both"/>
      </w:pPr>
      <w:r>
        <w:t xml:space="preserve">protiv </w:t>
      </w:r>
    </w:p>
    <w:p w:rsidR="00705C96" w:rsidP="00705C96" w:rsidRDefault="00705C96" w14:paraId="184C20FE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705C96" w:rsidP="00705C96" w:rsidRDefault="00705C96" w14:paraId="3B9A6A91" w14:textId="77777777">
      <w:pPr>
        <w:tabs>
          <w:tab w:val="left" w:pos="709"/>
        </w:tabs>
        <w:ind w:left="708"/>
        <w:jc w:val="both"/>
      </w:pPr>
      <w:r>
        <w:tab/>
        <w:t xml:space="preserve">START A2B j.d.o.o. za usluge, Zagreb, Bukovac Gornji 22 A, </w:t>
      </w:r>
    </w:p>
    <w:p w:rsidR="00705C96" w:rsidP="00705C96" w:rsidRDefault="00705C96" w14:paraId="2DF722A8" w14:textId="77777777">
      <w:pPr>
        <w:tabs>
          <w:tab w:val="left" w:pos="709"/>
        </w:tabs>
        <w:ind w:left="708"/>
        <w:jc w:val="both"/>
      </w:pPr>
      <w:r>
        <w:t>OIB: 07097313469</w:t>
      </w:r>
    </w:p>
    <w:p w:rsidR="00705C96" w:rsidP="00705C96" w:rsidRDefault="00705C96" w14:paraId="7CF942AC" w14:textId="77777777">
      <w:pPr>
        <w:tabs>
          <w:tab w:val="left" w:pos="709"/>
        </w:tabs>
        <w:ind w:left="708"/>
        <w:jc w:val="both"/>
      </w:pPr>
    </w:p>
    <w:p w:rsidR="00705C96" w:rsidP="00705C96" w:rsidRDefault="00705C96" w14:paraId="017FB0CE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705C96" w:rsidP="00705C96" w:rsidRDefault="00705C96" w14:paraId="1AAE8D1B" w14:textId="77777777">
      <w:pPr>
        <w:tabs>
          <w:tab w:val="left" w:pos="709"/>
        </w:tabs>
        <w:jc w:val="both"/>
      </w:pPr>
    </w:p>
    <w:p w:rsidR="00705C96" w:rsidP="00705C96" w:rsidRDefault="00705C96" w14:paraId="3567F61D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705C96" w:rsidP="00705C96" w:rsidRDefault="00705C96" w14:paraId="70598971" w14:textId="77777777">
      <w:pPr>
        <w:tabs>
          <w:tab w:val="left" w:pos="709"/>
        </w:tabs>
      </w:pPr>
    </w:p>
    <w:p w:rsidR="00705C96" w:rsidP="00705C96" w:rsidRDefault="00705C96" w14:paraId="35FAA08C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705C96" w:rsidP="00705C96" w:rsidRDefault="00705C96" w14:paraId="6AEDF54C" w14:textId="77777777">
      <w:pPr>
        <w:tabs>
          <w:tab w:val="left" w:pos="709"/>
        </w:tabs>
      </w:pPr>
    </w:p>
    <w:p w:rsidR="00705C96" w:rsidP="00705C96" w:rsidRDefault="00705C96" w14:paraId="45E847AA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705C96" w:rsidP="00705C96" w:rsidRDefault="00705C96" w14:paraId="7B12238A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705C96" w:rsidP="00705C96" w:rsidRDefault="00705C96" w14:paraId="01EA5CB9" w14:textId="77777777">
      <w:pPr>
        <w:tabs>
          <w:tab w:val="left" w:pos="709"/>
        </w:tabs>
      </w:pPr>
    </w:p>
    <w:p w:rsidR="00705C96" w:rsidP="00705C96" w:rsidRDefault="00705C96" w14:paraId="16F3D4CA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D8C2DF5" w14:textId="0D8C2DF5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5C96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705C9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05C96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05C96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05C96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05C96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705C96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05C9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05C96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05C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5C96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5C96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5C96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5C96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705C96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5C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05C96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14306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2606</izvorni_sadrzaj>
    <derivirana_varijabla naziv="DomainObject.Predmet.Broj_1">2606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17. listopada 2019.</izvorni_sadrzaj>
    <derivirana_varijabla naziv="DomainObject.Predmet.DatumIzradeOptuznogAkta_1">17. listopada 2019.</derivirana_varijabla>
  </DomainObject.Predmet.DatumIzradeOptuznogAkta>
  <DomainObject.Predmet.DatumIzradeOptuznogAktaFormated>
    <izvorni_sadrzaj>17.10.2019.</izvorni_sadrzaj>
    <derivirana_varijabla naziv="DomainObject.Predmet.DatumIzradeOptuznogAktaFormated_1">17.10.2019.</derivirana_varijabla>
  </DomainObject.Predmet.DatumIzradeOptuznogAktaFormated>
  <DomainObject.Predmet.DatumOsnivanja>
    <izvorni_sadrzaj>18. listopada 2019.</izvorni_sadrzaj>
    <derivirana_varijabla naziv="DomainObject.Predmet.DatumOsnivanja_1">18.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listopada 2019.</izvorni_sadrzaj>
    <derivirana_varijabla naziv="DomainObject.Predmet.DatumPrimitkaOptuznogAkta_1">18.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St-2606/2019</izvorni_sadrzaj>
    <derivirana_varijabla naziv="DomainObject.Predmet.OznakaBroj_1">St-2606/2019</derivirana_varijabla>
  </DomainObject.Predmet.OznakaBroj>
  <DomainObject.Predmet.OznakaBrojOptuznogAkta>
    <izvorni_sadrzaj>04-06-19-4574</izvorni_sadrzaj>
    <derivirana_varijabla naziv="DomainObject.Predmet.OznakaBrojOptuznogAkta_1">04-06-19-4574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START A2B j.d.o.o. za usluge</izvorni_sadrzaj>
    <derivirana_varijabla naziv="DomainObject.Predmet.ProtustrankaFormated_1">  START A2B j.d.o.o. za usluge</derivirana_varijabla>
  </DomainObject.Predmet.ProtustrankaFormated>
  <DomainObject.Predmet.ProtustrankaFormatedOIB>
    <izvorni_sadrzaj>  START A2B j.d.o.o. za usluge, OIB 07097313469</izvorni_sadrzaj>
    <derivirana_varijabla naziv="DomainObject.Predmet.ProtustrankaFormatedOIB_1">  START A2B j.d.o.o. za usluge, OIB 07097313469</derivirana_varijabla>
  </DomainObject.Predmet.ProtustrankaFormatedOIB>
  <DomainObject.Predmet.ProtustrankaFormatedWithAdress>
    <izvorni_sadrzaj> START A2B j.d.o.o. za usluge, Bukovac Gornji 22A, 10000 Zagreb</izvorni_sadrzaj>
    <derivirana_varijabla naziv="DomainObject.Predmet.ProtustrankaFormatedWithAdress_1"> START A2B j.d.o.o. za usluge, Bukovac Gornji 22A, 10000 Zagreb</derivirana_varijabla>
  </DomainObject.Predmet.ProtustrankaFormatedWithAdress>
  <DomainObject.Predmet.ProtustrankaFormatedWithAdressOIB>
    <izvorni_sadrzaj> START A2B j.d.o.o. za usluge, OIB 07097313469, Bukovac Gornji 22A, 10000 Zagreb</izvorni_sadrzaj>
    <derivirana_varijabla naziv="DomainObject.Predmet.ProtustrankaFormatedWithAdressOIB_1"> START A2B j.d.o.o. za usluge, OIB 07097313469, Bukovac Gornji 22A, 10000 Zagreb</derivirana_varijabla>
  </DomainObject.Predmet.ProtustrankaFormatedWithAdressOIB>
  <DomainObject.Predmet.ProtustrankaWithAdress>
    <izvorni_sadrzaj>START A2B j.d.o.o. za usluge Bukovac Gornji 22A, 10000 Zagreb</izvorni_sadrzaj>
    <derivirana_varijabla naziv="DomainObject.Predmet.ProtustrankaWithAdress_1">START A2B j.d.o.o. za usluge Bukovac Gornji 22A, 10000 Zagreb</derivirana_varijabla>
  </DomainObject.Predmet.ProtustrankaWithAdress>
  <DomainObject.Predmet.ProtustrankaWithAdressOIB>
    <izvorni_sadrzaj>START A2B j.d.o.o. za usluge, OIB 07097313469, Bukovac Gornji 22A, 10000 Zagreb</izvorni_sadrzaj>
    <derivirana_varijabla naziv="DomainObject.Predmet.ProtustrankaWithAdressOIB_1">START A2B j.d.o.o. za usluge, OIB 07097313469, Bukovac Gornji 22A, 10000 Zagreb</derivirana_varijabla>
  </DomainObject.Predmet.ProtustrankaWithAdressOIB>
  <DomainObject.Predmet.ProtustrankaNazivFormated>
    <izvorni_sadrzaj>START A2B j.d.o.o. za usluge</izvorni_sadrzaj>
    <derivirana_varijabla naziv="DomainObject.Predmet.ProtustrankaNazivFormated_1">START A2B j.d.o.o. za usluge</derivirana_varijabla>
  </DomainObject.Predmet.ProtustrankaNazivFormated>
  <DomainObject.Predmet.ProtustrankaNazivFormatedOIB>
    <izvorni_sadrzaj>START A2B j.d.o.o. za usluge, OIB 07097313469</izvorni_sadrzaj>
    <derivirana_varijabla naziv="DomainObject.Predmet.ProtustrankaNazivFormatedOIB_1">START A2B j.d.o.o. za usluge, OIB 07097313469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START A2B j.d.o.o. za usluge</item>
    </izvorni_sadrzaj>
    <derivirana_varijabla naziv="DomainObject.Predmet.ProtuStrankaListFormated_1">
      <item>START A2B j.d.o.o. za usluge</item>
    </derivirana_varijabla>
  </DomainObject.Predmet.ProtuStrankaListFormated>
  <DomainObject.Predmet.ProtuStrankaListFormatedOIB>
    <izvorni_sadrzaj>
      <item>START A2B j.d.o.o. za usluge, OIB 07097313469</item>
    </izvorni_sadrzaj>
    <derivirana_varijabla naziv="DomainObject.Predmet.ProtuStrankaListFormatedOIB_1">
      <item>START A2B j.d.o.o. za usluge, OIB 07097313469</item>
    </derivirana_varijabla>
  </DomainObject.Predmet.ProtuStrankaListFormatedOIB>
  <DomainObject.Predmet.ProtuStrankaListFormatedWithAdress>
    <izvorni_sadrzaj>
      <item>START A2B j.d.o.o. za usluge, Bukovac Gornji 22A, 10000 Zagreb</item>
    </izvorni_sadrzaj>
    <derivirana_varijabla naziv="DomainObject.Predmet.ProtuStrankaListFormatedWithAdress_1">
      <item>START A2B j.d.o.o. za usluge, Bukovac Gornji 22A, 10000 Zagreb</item>
    </derivirana_varijabla>
  </DomainObject.Predmet.ProtuStrankaListFormatedWithAdress>
  <DomainObject.Predmet.ProtuStrankaListFormatedWithAdressOIB>
    <izvorni_sadrzaj>
      <item>START A2B j.d.o.o. za usluge, OIB 07097313469, Bukovac Gornji 22A, 10000 Zagreb</item>
    </izvorni_sadrzaj>
    <derivirana_varijabla naziv="DomainObject.Predmet.ProtuStrankaListFormatedWithAdressOIB_1">
      <item>START A2B j.d.o.o. za usluge, OIB 07097313469, Bukovac Gornji 22A, 10000 Zagreb</item>
    </derivirana_varijabla>
  </DomainObject.Predmet.ProtuStrankaListFormatedWithAdressOIB>
  <DomainObject.Predmet.ProtuStrankaListNazivFormated>
    <izvorni_sadrzaj>
      <item>START A2B j.d.o.o. za usluge</item>
    </izvorni_sadrzaj>
    <derivirana_varijabla naziv="DomainObject.Predmet.ProtuStrankaListNazivFormated_1">
      <item>START A2B j.d.o.o. za usluge</item>
    </derivirana_varijabla>
  </DomainObject.Predmet.ProtuStrankaListNazivFormated>
  <DomainObject.Predmet.ProtuStrankaListNazivFormatedOIB>
    <izvorni_sadrzaj>
      <item>START A2B j.d.o.o. za usluge, OIB 07097313469</item>
    </izvorni_sadrzaj>
    <derivirana_varijabla naziv="DomainObject.Predmet.ProtuStrankaListNazivFormatedOIB_1">
      <item>START A2B j.d.o.o. za usluge, OIB 07097313469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START A2B j.d.o.o. za usluge</izvorni_sadrzaj>
    <derivirana_varijabla naziv="DomainObject.Predmet.ProtustrankaIDrugi_1">START A2B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START A2B j.d.o.o. za usluge, OIB 07097313469, Bukovac Gornji 22A, 10000 Zagreb</izvorni_sadrzaj>
    <derivirana_varijabla naziv="DomainObject.Predmet.ProtustrankaIDrugiAdressOIB_1">START A2B j.d.o.o. za usluge, OIB 07097313469, Bukovac Gornji 22A,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START A2B j.d.o.o. za usluge</item>
      <item>Financijska agencija</item>
    </izvorni_sadrzaj>
    <derivirana_varijabla naziv="DomainObject.Predmet.SudioniciListNaziv_1">
      <item>START A2B j.d.o.o. za usluge</item>
      <item>Financijska agencija</item>
    </derivirana_varijabla>
  </DomainObject.Predmet.SudioniciListNaziv>
  <DomainObject.Predmet.SudioniciListAdressOIB>
    <izvorni_sadrzaj>
      <item>START A2B j.d.o.o. za usluge, OIB 07097313469, Bukovac Gornji 22A,10000 Zagreb</item>
      <item>Financijska agencija, OIB 85821130368, TRG SVIBANJSKIH ŽRTAVA 1995. 1,10000 Zagreb</item>
    </izvorni_sadrzaj>
    <derivirana_varijabla naziv="DomainObject.Predmet.SudioniciListAdressOIB_1">
      <item>START A2B j.d.o.o. za usluge, OIB 07097313469, Bukovac Gornji 22A,10000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07097313469</item>
      <item>, OIB 85821130368</item>
    </izvorni_sadrzaj>
    <derivirana_varijabla naziv="DomainObject.Predmet.SudioniciListNazivOIB_1">
      <item>, OIB 07097313469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listopada 2019.</izvorni_sadrzaj>
    <derivirana_varijabla naziv="DomainObject.Predmet.DatumPocetkaProcesa_1">18.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142</properties:Words>
  <properties:Characters>829</properties:Characters>
  <properties:Lines>47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2019-12-14T11:24:00Z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